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FCB" w:rsidRDefault="002D5FCB" w:rsidP="00676D9E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01F72">
        <w:rPr>
          <w:rFonts w:ascii="Times New Roman" w:hAnsi="Times New Roman"/>
          <w:sz w:val="28"/>
          <w:szCs w:val="28"/>
          <w:u w:val="single"/>
        </w:rPr>
        <w:t>Корректировка программы на период обучения с применением дистанционных образовательных технологий</w:t>
      </w:r>
    </w:p>
    <w:p w:rsidR="002D5FCB" w:rsidRPr="00501F72" w:rsidRDefault="002D5FCB" w:rsidP="00676D9E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01F72">
        <w:rPr>
          <w:rFonts w:ascii="Times New Roman" w:hAnsi="Times New Roman"/>
          <w:b/>
          <w:sz w:val="28"/>
          <w:szCs w:val="28"/>
          <w:u w:val="single"/>
        </w:rPr>
        <w:t xml:space="preserve">на период с </w:t>
      </w:r>
      <w:r>
        <w:rPr>
          <w:rFonts w:ascii="Times New Roman" w:hAnsi="Times New Roman"/>
          <w:b/>
          <w:sz w:val="28"/>
          <w:szCs w:val="28"/>
          <w:u w:val="single"/>
        </w:rPr>
        <w:t>6 апреля</w:t>
      </w:r>
      <w:r w:rsidRPr="00501F72">
        <w:rPr>
          <w:rFonts w:ascii="Times New Roman" w:hAnsi="Times New Roman"/>
          <w:b/>
          <w:sz w:val="28"/>
          <w:szCs w:val="28"/>
          <w:u w:val="single"/>
        </w:rPr>
        <w:t xml:space="preserve"> по 12 апреля</w:t>
      </w:r>
    </w:p>
    <w:p w:rsidR="002D5FCB" w:rsidRDefault="002D5FCB" w:rsidP="00676D9E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Ф.И.О. учителя: </w:t>
      </w:r>
      <w:r>
        <w:rPr>
          <w:rFonts w:ascii="Times New Roman" w:hAnsi="Times New Roman"/>
          <w:sz w:val="28"/>
          <w:szCs w:val="28"/>
          <w:u w:val="single"/>
        </w:rPr>
        <w:t>Сергеева Е. С.</w:t>
      </w:r>
    </w:p>
    <w:p w:rsidR="002D5FCB" w:rsidRDefault="002D5FCB" w:rsidP="00676D9E">
      <w:pPr>
        <w:rPr>
          <w:rFonts w:ascii="Times New Roman" w:hAnsi="Times New Roman"/>
          <w:sz w:val="28"/>
          <w:szCs w:val="28"/>
          <w:u w:val="single"/>
        </w:rPr>
      </w:pPr>
      <w:r w:rsidRPr="00501F72">
        <w:rPr>
          <w:rFonts w:ascii="Times New Roman" w:hAnsi="Times New Roman"/>
          <w:sz w:val="28"/>
          <w:szCs w:val="28"/>
        </w:rPr>
        <w:t>Учебный предмет: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английский язык</w:t>
      </w:r>
    </w:p>
    <w:p w:rsidR="002D5FCB" w:rsidRDefault="002D5FCB" w:rsidP="00676D9E">
      <w:pPr>
        <w:rPr>
          <w:rFonts w:ascii="Times New Roman" w:hAnsi="Times New Roman"/>
          <w:sz w:val="28"/>
          <w:szCs w:val="28"/>
          <w:u w:val="single"/>
        </w:rPr>
      </w:pPr>
      <w:r w:rsidRPr="00501F72">
        <w:rPr>
          <w:rFonts w:ascii="Times New Roman" w:hAnsi="Times New Roman"/>
          <w:sz w:val="28"/>
          <w:szCs w:val="28"/>
        </w:rPr>
        <w:t xml:space="preserve">Класс: </w:t>
      </w:r>
      <w:r>
        <w:rPr>
          <w:rFonts w:ascii="Times New Roman" w:hAnsi="Times New Roman"/>
          <w:sz w:val="28"/>
          <w:szCs w:val="28"/>
          <w:u w:val="single"/>
        </w:rPr>
        <w:t>5</w:t>
      </w:r>
      <w:r w:rsidRPr="00501F72">
        <w:rPr>
          <w:rFonts w:ascii="Times New Roman" w:hAnsi="Times New Roman"/>
          <w:sz w:val="28"/>
          <w:szCs w:val="28"/>
          <w:u w:val="single"/>
        </w:rPr>
        <w:t>А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8"/>
        <w:gridCol w:w="2693"/>
        <w:gridCol w:w="2693"/>
        <w:gridCol w:w="3095"/>
        <w:gridCol w:w="2095"/>
        <w:gridCol w:w="2032"/>
        <w:gridCol w:w="1709"/>
      </w:tblGrid>
      <w:tr w:rsidR="002D5FCB" w:rsidRPr="00CC192B" w:rsidTr="00CC192B">
        <w:tc>
          <w:tcPr>
            <w:tcW w:w="1418" w:type="dxa"/>
          </w:tcPr>
          <w:p w:rsidR="002D5FCB" w:rsidRPr="00CC192B" w:rsidRDefault="002D5FCB" w:rsidP="00CC19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92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93" w:type="dxa"/>
          </w:tcPr>
          <w:p w:rsidR="002D5FCB" w:rsidRPr="00CC192B" w:rsidRDefault="002D5FCB" w:rsidP="00CC19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92B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693" w:type="dxa"/>
          </w:tcPr>
          <w:p w:rsidR="002D5FCB" w:rsidRPr="00CC192B" w:rsidRDefault="002D5FCB" w:rsidP="00CC19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92B">
              <w:rPr>
                <w:rFonts w:ascii="Times New Roman" w:hAnsi="Times New Roman"/>
                <w:b/>
                <w:sz w:val="24"/>
                <w:szCs w:val="24"/>
              </w:rPr>
              <w:t>Форма проведения урока</w:t>
            </w:r>
          </w:p>
        </w:tc>
        <w:tc>
          <w:tcPr>
            <w:tcW w:w="3095" w:type="dxa"/>
          </w:tcPr>
          <w:p w:rsidR="002D5FCB" w:rsidRPr="00CC192B" w:rsidRDefault="002D5FCB" w:rsidP="00CC19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92B">
              <w:rPr>
                <w:rFonts w:ascii="Times New Roman" w:hAnsi="Times New Roman"/>
                <w:b/>
                <w:sz w:val="24"/>
                <w:szCs w:val="24"/>
              </w:rPr>
              <w:t>Задания с указанием образовательного ресурса</w:t>
            </w:r>
          </w:p>
        </w:tc>
        <w:tc>
          <w:tcPr>
            <w:tcW w:w="2095" w:type="dxa"/>
          </w:tcPr>
          <w:p w:rsidR="002D5FCB" w:rsidRPr="00CC192B" w:rsidRDefault="002D5FCB" w:rsidP="00CC19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92B">
              <w:rPr>
                <w:rFonts w:ascii="Times New Roman" w:hAnsi="Times New Roman"/>
                <w:b/>
                <w:sz w:val="24"/>
                <w:szCs w:val="24"/>
              </w:rPr>
              <w:t>Форма предоставления результата</w:t>
            </w:r>
          </w:p>
        </w:tc>
        <w:tc>
          <w:tcPr>
            <w:tcW w:w="2032" w:type="dxa"/>
          </w:tcPr>
          <w:p w:rsidR="002D5FCB" w:rsidRPr="00CC192B" w:rsidRDefault="002D5FCB" w:rsidP="00CC19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92B">
              <w:rPr>
                <w:rFonts w:ascii="Times New Roman" w:hAnsi="Times New Roman"/>
                <w:b/>
                <w:sz w:val="24"/>
                <w:szCs w:val="24"/>
              </w:rPr>
              <w:t>Дата, время предоставления результата</w:t>
            </w:r>
          </w:p>
        </w:tc>
        <w:tc>
          <w:tcPr>
            <w:tcW w:w="1709" w:type="dxa"/>
          </w:tcPr>
          <w:p w:rsidR="002D5FCB" w:rsidRPr="00CC192B" w:rsidRDefault="002D5FCB" w:rsidP="00CC19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92B">
              <w:rPr>
                <w:rFonts w:ascii="Times New Roman" w:hAnsi="Times New Roman"/>
                <w:b/>
                <w:sz w:val="24"/>
                <w:szCs w:val="24"/>
              </w:rPr>
              <w:t>Текущая аттестация, оценивание</w:t>
            </w:r>
          </w:p>
        </w:tc>
      </w:tr>
      <w:tr w:rsidR="002D5FCB" w:rsidRPr="00CC192B" w:rsidTr="00CC192B">
        <w:tc>
          <w:tcPr>
            <w:tcW w:w="1418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08.04.2020</w:t>
            </w:r>
          </w:p>
        </w:tc>
        <w:tc>
          <w:tcPr>
            <w:tcW w:w="2693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Раздел 13. Остров Мистера Бига. Инструкции.</w:t>
            </w:r>
          </w:p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Просмотровое чтение, выбор заглавия для текста.</w:t>
            </w:r>
          </w:p>
        </w:tc>
        <w:tc>
          <w:tcPr>
            <w:tcW w:w="2693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учащихся Дистанционный урок </w:t>
            </w:r>
            <w:r w:rsidRPr="00CC192B">
              <w:rPr>
                <w:rFonts w:ascii="Times New Roman" w:hAnsi="Times New Roman"/>
                <w:sz w:val="24"/>
                <w:szCs w:val="24"/>
                <w:lang w:val="en-US"/>
              </w:rPr>
              <w:t>Lecta</w:t>
            </w:r>
            <w:r w:rsidRPr="00CC192B">
              <w:rPr>
                <w:rFonts w:ascii="Times New Roman" w:hAnsi="Times New Roman"/>
                <w:sz w:val="24"/>
                <w:szCs w:val="24"/>
              </w:rPr>
              <w:t>(аудио), ЯКласс</w:t>
            </w:r>
          </w:p>
        </w:tc>
        <w:tc>
          <w:tcPr>
            <w:tcW w:w="3095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Учебник стр.48-49№1,3(чтение и прослушивание) Карточка 1</w:t>
            </w:r>
          </w:p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Учебник стр.52-53№14,17 читать, упр.18 ответы на вопросы письменно</w:t>
            </w:r>
          </w:p>
        </w:tc>
        <w:tc>
          <w:tcPr>
            <w:tcW w:w="2095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 xml:space="preserve">Фотография  задания </w:t>
            </w:r>
            <w:r w:rsidRPr="00CC192B">
              <w:rPr>
                <w:rFonts w:ascii="Times New Roman" w:hAnsi="Times New Roman"/>
                <w:sz w:val="24"/>
                <w:szCs w:val="24"/>
                <w:lang w:val="en-US"/>
              </w:rPr>
              <w:t>ses</w:t>
            </w:r>
            <w:r w:rsidRPr="00CC192B">
              <w:rPr>
                <w:rFonts w:ascii="Times New Roman" w:hAnsi="Times New Roman"/>
                <w:sz w:val="24"/>
                <w:szCs w:val="24"/>
              </w:rPr>
              <w:t>04@</w:t>
            </w:r>
            <w:r w:rsidRPr="00CC192B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r w:rsidRPr="00CC192B">
              <w:rPr>
                <w:rFonts w:ascii="Times New Roman" w:hAnsi="Times New Roman"/>
                <w:sz w:val="24"/>
                <w:szCs w:val="24"/>
              </w:rPr>
              <w:t>.</w:t>
            </w:r>
            <w:r w:rsidRPr="00CC192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2032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10.04.2020 до 21.00</w:t>
            </w:r>
          </w:p>
        </w:tc>
        <w:tc>
          <w:tcPr>
            <w:tcW w:w="1709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Фронтальная, оценка за содержание</w:t>
            </w:r>
          </w:p>
        </w:tc>
      </w:tr>
      <w:tr w:rsidR="002D5FCB" w:rsidRPr="00CC192B" w:rsidTr="00CC192B">
        <w:tc>
          <w:tcPr>
            <w:tcW w:w="1418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09.04.2020</w:t>
            </w:r>
          </w:p>
        </w:tc>
        <w:tc>
          <w:tcPr>
            <w:tcW w:w="2693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Употребление модальной конструкции to have to do в предложениях.</w:t>
            </w:r>
          </w:p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Раздел 14. Острова Тихого Океана. Составление диалог-обмен мнениями по тексту-истории: «IslandsoftheSouth Pacific»</w:t>
            </w:r>
          </w:p>
        </w:tc>
        <w:tc>
          <w:tcPr>
            <w:tcW w:w="2693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Самостоятельная работа учащихся Дистанционный урок ЯКласс</w:t>
            </w:r>
          </w:p>
        </w:tc>
        <w:tc>
          <w:tcPr>
            <w:tcW w:w="3095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Учебник стр.50№7 читать,с.51-правило (см.презентация),упр.№12писменно,карточка 2</w:t>
            </w:r>
          </w:p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Учебник стр.54-55 №1,2 прослушивание , чтение, ответы на вопросы, карточка 4 и 5</w:t>
            </w:r>
          </w:p>
        </w:tc>
        <w:tc>
          <w:tcPr>
            <w:tcW w:w="2095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 xml:space="preserve">Фотография  задания </w:t>
            </w:r>
            <w:r w:rsidRPr="00CC192B">
              <w:rPr>
                <w:rFonts w:ascii="Times New Roman" w:hAnsi="Times New Roman"/>
                <w:sz w:val="24"/>
                <w:szCs w:val="24"/>
                <w:lang w:val="en-US"/>
              </w:rPr>
              <w:t>ses</w:t>
            </w:r>
            <w:r w:rsidRPr="00CC192B">
              <w:rPr>
                <w:rFonts w:ascii="Times New Roman" w:hAnsi="Times New Roman"/>
                <w:sz w:val="24"/>
                <w:szCs w:val="24"/>
              </w:rPr>
              <w:t>04@</w:t>
            </w:r>
            <w:r w:rsidRPr="00CC192B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r w:rsidRPr="00CC192B">
              <w:rPr>
                <w:rFonts w:ascii="Times New Roman" w:hAnsi="Times New Roman"/>
                <w:sz w:val="24"/>
                <w:szCs w:val="24"/>
              </w:rPr>
              <w:t>.</w:t>
            </w:r>
            <w:r w:rsidRPr="00CC192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2032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11.04.2020 до 21.00</w:t>
            </w:r>
          </w:p>
        </w:tc>
        <w:tc>
          <w:tcPr>
            <w:tcW w:w="1709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оценка за содержание</w:t>
            </w:r>
          </w:p>
        </w:tc>
      </w:tr>
      <w:tr w:rsidR="002D5FCB" w:rsidRPr="00CC192B" w:rsidTr="00CC192B">
        <w:tc>
          <w:tcPr>
            <w:tcW w:w="1418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10.04.2020</w:t>
            </w:r>
          </w:p>
        </w:tc>
        <w:tc>
          <w:tcPr>
            <w:tcW w:w="2693" w:type="dxa"/>
          </w:tcPr>
          <w:p w:rsidR="002D5FCB" w:rsidRPr="00CC192B" w:rsidRDefault="002D5FCB" w:rsidP="00CC192B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Обучение ведению диалога побуждения к действию.</w:t>
            </w:r>
          </w:p>
          <w:p w:rsidR="002D5FCB" w:rsidRPr="00CC192B" w:rsidRDefault="002D5FCB" w:rsidP="00CC192B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Сопоставление текста с иллюстрацией. Обозначение количества.</w:t>
            </w:r>
          </w:p>
        </w:tc>
        <w:tc>
          <w:tcPr>
            <w:tcW w:w="2693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Самостоятельная работа учащихся Дистанционный урок ЯКласс</w:t>
            </w:r>
          </w:p>
        </w:tc>
        <w:tc>
          <w:tcPr>
            <w:tcW w:w="3095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 xml:space="preserve">Учебник стр.50№9,слова из </w:t>
            </w:r>
            <w:r w:rsidRPr="00CC192B">
              <w:rPr>
                <w:rFonts w:ascii="Times New Roman" w:hAnsi="Times New Roman"/>
                <w:sz w:val="24"/>
                <w:szCs w:val="24"/>
                <w:lang w:val="en-US"/>
              </w:rPr>
              <w:t>vocabulary</w:t>
            </w:r>
            <w:r w:rsidRPr="00CC192B">
              <w:rPr>
                <w:rFonts w:ascii="Times New Roman" w:hAnsi="Times New Roman"/>
                <w:sz w:val="24"/>
                <w:szCs w:val="24"/>
              </w:rPr>
              <w:t xml:space="preserve">  выписать ,найти перевод, карточка 3</w:t>
            </w:r>
          </w:p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Учебник стр56-57правило(см.презентация), карточка 6 и 7</w:t>
            </w:r>
          </w:p>
        </w:tc>
        <w:tc>
          <w:tcPr>
            <w:tcW w:w="2095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 xml:space="preserve">Фотография  задания </w:t>
            </w:r>
            <w:r w:rsidRPr="00CC192B">
              <w:rPr>
                <w:rFonts w:ascii="Times New Roman" w:hAnsi="Times New Roman"/>
                <w:sz w:val="24"/>
                <w:szCs w:val="24"/>
                <w:lang w:val="en-US"/>
              </w:rPr>
              <w:t>ses</w:t>
            </w:r>
            <w:r w:rsidRPr="00CC192B">
              <w:rPr>
                <w:rFonts w:ascii="Times New Roman" w:hAnsi="Times New Roman"/>
                <w:sz w:val="24"/>
                <w:szCs w:val="24"/>
              </w:rPr>
              <w:t>04@</w:t>
            </w:r>
            <w:r w:rsidRPr="00CC192B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r w:rsidRPr="00CC192B">
              <w:rPr>
                <w:rFonts w:ascii="Times New Roman" w:hAnsi="Times New Roman"/>
                <w:sz w:val="24"/>
                <w:szCs w:val="24"/>
              </w:rPr>
              <w:t>.</w:t>
            </w:r>
            <w:r w:rsidRPr="00CC192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2032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12.04.2020 до 18.00</w:t>
            </w:r>
          </w:p>
        </w:tc>
        <w:tc>
          <w:tcPr>
            <w:tcW w:w="1709" w:type="dxa"/>
          </w:tcPr>
          <w:p w:rsidR="002D5FCB" w:rsidRPr="00CC192B" w:rsidRDefault="002D5FCB" w:rsidP="00CC1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92B">
              <w:rPr>
                <w:rFonts w:ascii="Times New Roman" w:hAnsi="Times New Roman"/>
                <w:sz w:val="24"/>
                <w:szCs w:val="24"/>
              </w:rPr>
              <w:t>Фронтальная, оценка за содержание оценка за содержание</w:t>
            </w:r>
          </w:p>
        </w:tc>
      </w:tr>
    </w:tbl>
    <w:p w:rsidR="002D5FCB" w:rsidRDefault="002D5FCB" w:rsidP="00676D9E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2D5FCB" w:rsidRDefault="002D5FCB"/>
    <w:sectPr w:rsidR="002D5FCB" w:rsidSect="0088496D">
      <w:pgSz w:w="16838" w:h="11906" w:orient="landscape"/>
      <w:pgMar w:top="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6D9E"/>
    <w:rsid w:val="00125B1C"/>
    <w:rsid w:val="002D5FCB"/>
    <w:rsid w:val="003B386C"/>
    <w:rsid w:val="00501F72"/>
    <w:rsid w:val="00676D9E"/>
    <w:rsid w:val="00687193"/>
    <w:rsid w:val="006A7B94"/>
    <w:rsid w:val="007A5988"/>
    <w:rsid w:val="0088496D"/>
    <w:rsid w:val="009D6724"/>
    <w:rsid w:val="00A8365E"/>
    <w:rsid w:val="00BE490A"/>
    <w:rsid w:val="00CC1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9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76D9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252</Words>
  <Characters>1441</Characters>
  <Application>Microsoft Office Outlook</Application>
  <DocSecurity>0</DocSecurity>
  <Lines>0</Lines>
  <Paragraphs>0</Paragraphs>
  <ScaleCrop>false</ScaleCrop>
  <Company>OEM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 Катя иВова</dc:creator>
  <cp:keywords/>
  <dc:description/>
  <cp:lastModifiedBy>bio210</cp:lastModifiedBy>
  <cp:revision>2</cp:revision>
  <dcterms:created xsi:type="dcterms:W3CDTF">2020-03-28T08:41:00Z</dcterms:created>
  <dcterms:modified xsi:type="dcterms:W3CDTF">2020-03-29T17:33:00Z</dcterms:modified>
</cp:coreProperties>
</file>